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5D" w:rsidRDefault="000E455D" w:rsidP="001E4CDA">
      <w:pPr>
        <w:pStyle w:val="NoSpacing"/>
        <w:ind w:left="5387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0E455D" w:rsidRPr="001121F1" w:rsidTr="00BC0E1E">
        <w:tc>
          <w:tcPr>
            <w:tcW w:w="4927" w:type="dxa"/>
          </w:tcPr>
          <w:p w:rsidR="000E455D" w:rsidRPr="001121F1" w:rsidRDefault="000E455D" w:rsidP="00BC0E1E">
            <w:pPr>
              <w:overflowPunct w:val="0"/>
              <w:jc w:val="right"/>
              <w:outlineLvl w:val="1"/>
              <w:rPr>
                <w:szCs w:val="28"/>
              </w:rPr>
            </w:pPr>
          </w:p>
        </w:tc>
        <w:tc>
          <w:tcPr>
            <w:tcW w:w="4927" w:type="dxa"/>
          </w:tcPr>
          <w:p w:rsidR="000E455D" w:rsidRPr="001A409B" w:rsidRDefault="000E455D" w:rsidP="00C855BB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09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0E455D" w:rsidRPr="001A409B" w:rsidRDefault="000E455D" w:rsidP="00C855B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условиям и порядку заключения соглашений о защите и поощрении капиталовложений со стороны муниципального </w:t>
            </w:r>
            <w:r w:rsidRPr="001A409B">
              <w:rPr>
                <w:rFonts w:ascii="Times New Roman" w:hAnsi="Times New Roman" w:cs="Times New Roman"/>
                <w:sz w:val="28"/>
                <w:szCs w:val="28"/>
              </w:rPr>
              <w:t>образования Щербиновский район</w:t>
            </w:r>
          </w:p>
          <w:p w:rsidR="000E455D" w:rsidRPr="001121F1" w:rsidRDefault="000E455D" w:rsidP="00C855BB">
            <w:pPr>
              <w:jc w:val="center"/>
              <w:rPr>
                <w:szCs w:val="28"/>
                <w:highlight w:val="yellow"/>
              </w:rPr>
            </w:pPr>
          </w:p>
        </w:tc>
      </w:tr>
    </w:tbl>
    <w:p w:rsidR="000E455D" w:rsidRDefault="000E455D" w:rsidP="00B10D2D">
      <w:pPr>
        <w:ind w:right="1134"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E455D" w:rsidRPr="00B10D2D" w:rsidRDefault="000E455D" w:rsidP="00B10D2D">
      <w:pPr>
        <w:ind w:right="1134"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E455D" w:rsidRDefault="000E455D" w:rsidP="001E4CD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ТИПОВАЯ ФОРМА ЗАВЛЕНИЯ</w:t>
      </w:r>
    </w:p>
    <w:p w:rsidR="000E455D" w:rsidRDefault="000E455D" w:rsidP="001E4CDA">
      <w:pPr>
        <w:jc w:val="center"/>
        <w:rPr>
          <w:rFonts w:ascii="Times New Roman" w:hAnsi="Times New Roman"/>
          <w:sz w:val="28"/>
          <w:szCs w:val="28"/>
        </w:rPr>
      </w:pPr>
    </w:p>
    <w:p w:rsidR="000E455D" w:rsidRPr="009A1F64" w:rsidRDefault="000E455D" w:rsidP="001E4CDA">
      <w:pPr>
        <w:jc w:val="center"/>
        <w:rPr>
          <w:rFonts w:ascii="Times New Roman" w:hAnsi="Times New Roman"/>
          <w:sz w:val="28"/>
          <w:szCs w:val="28"/>
        </w:rPr>
      </w:pPr>
      <w:r w:rsidRPr="009A1F64">
        <w:rPr>
          <w:rFonts w:ascii="Times New Roman" w:hAnsi="Times New Roman"/>
          <w:sz w:val="28"/>
          <w:szCs w:val="28"/>
        </w:rPr>
        <w:t>ЗАЯВЛЕНИЕ</w:t>
      </w:r>
    </w:p>
    <w:p w:rsidR="000E455D" w:rsidRDefault="000E455D" w:rsidP="001E4CD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подтверждение согласия уполномоченного</w:t>
      </w:r>
    </w:p>
    <w:p w:rsidR="000E455D" w:rsidRDefault="000E455D" w:rsidP="001E4CD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на присоединение к заключаем</w:t>
      </w:r>
      <w:r w:rsidRPr="009A1F64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му</w:t>
      </w:r>
    </w:p>
    <w:p w:rsidR="000E455D" w:rsidRPr="009A1F64" w:rsidRDefault="000E455D" w:rsidP="001E4CDA">
      <w:pPr>
        <w:jc w:val="center"/>
        <w:rPr>
          <w:rFonts w:ascii="Times New Roman" w:hAnsi="Times New Roman"/>
          <w:sz w:val="28"/>
          <w:szCs w:val="28"/>
        </w:rPr>
      </w:pPr>
      <w:r w:rsidRPr="009A1F64">
        <w:rPr>
          <w:rFonts w:ascii="Times New Roman" w:hAnsi="Times New Roman"/>
          <w:sz w:val="28"/>
          <w:szCs w:val="28"/>
        </w:rPr>
        <w:t>соглашени</w:t>
      </w:r>
      <w:r>
        <w:rPr>
          <w:rFonts w:ascii="Times New Roman" w:hAnsi="Times New Roman"/>
          <w:sz w:val="28"/>
          <w:szCs w:val="28"/>
        </w:rPr>
        <w:t>ю</w:t>
      </w:r>
      <w:r w:rsidRPr="009A1F64">
        <w:rPr>
          <w:rFonts w:ascii="Times New Roman" w:hAnsi="Times New Roman"/>
          <w:sz w:val="28"/>
          <w:szCs w:val="28"/>
        </w:rPr>
        <w:t xml:space="preserve"> о защите и поощрении капиталовложений</w:t>
      </w:r>
    </w:p>
    <w:p w:rsidR="000E455D" w:rsidRPr="009A1F64" w:rsidRDefault="000E455D" w:rsidP="001E4CDA">
      <w:pPr>
        <w:rPr>
          <w:rFonts w:ascii="Times New Roman" w:hAnsi="Times New Roman"/>
          <w:sz w:val="28"/>
          <w:szCs w:val="28"/>
        </w:rPr>
      </w:pPr>
    </w:p>
    <w:p w:rsidR="000E455D" w:rsidRPr="009A1F64" w:rsidRDefault="000E455D" w:rsidP="001E4CDA">
      <w:pPr>
        <w:rPr>
          <w:rFonts w:ascii="Times New Roman" w:hAnsi="Times New Roman"/>
          <w:sz w:val="28"/>
          <w:szCs w:val="28"/>
        </w:rPr>
      </w:pPr>
      <w:r w:rsidRPr="009A1F64">
        <w:rPr>
          <w:rFonts w:ascii="Times New Roman" w:hAnsi="Times New Roman"/>
          <w:sz w:val="28"/>
          <w:szCs w:val="28"/>
        </w:rPr>
        <w:t>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0E455D" w:rsidRDefault="000E455D" w:rsidP="00F80822">
      <w:pPr>
        <w:rPr>
          <w:rFonts w:ascii="Times New Roman" w:hAnsi="Times New Roman"/>
          <w:sz w:val="28"/>
          <w:szCs w:val="28"/>
        </w:rPr>
      </w:pPr>
      <w:r w:rsidRPr="009A1F64">
        <w:rPr>
          <w:rFonts w:ascii="Times New Roman" w:hAnsi="Times New Roman"/>
          <w:sz w:val="28"/>
          <w:szCs w:val="28"/>
        </w:rPr>
        <w:t xml:space="preserve">           (полное наименование организации, реализующей проект)</w:t>
      </w:r>
    </w:p>
    <w:p w:rsidR="000E455D" w:rsidRPr="009A1F64" w:rsidRDefault="000E455D" w:rsidP="001E4CDA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лице</w:t>
      </w:r>
      <w:r w:rsidRPr="009A1F64">
        <w:rPr>
          <w:rFonts w:ascii="Times New Roman" w:hAnsi="Times New Roman"/>
          <w:sz w:val="28"/>
          <w:szCs w:val="28"/>
        </w:rPr>
        <w:t>___________________________________________________________,</w:t>
      </w:r>
    </w:p>
    <w:p w:rsidR="000E455D" w:rsidRPr="00F80822" w:rsidRDefault="000E455D" w:rsidP="001E4CDA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E4CDA">
        <w:rPr>
          <w:rFonts w:ascii="Times New Roman" w:hAnsi="Times New Roman"/>
        </w:rPr>
        <w:t>(должность, фамилия, имя, отчество (при наличии) уполномоченного лица)</w:t>
      </w:r>
    </w:p>
    <w:p w:rsidR="000E455D" w:rsidRPr="009A1F64" w:rsidRDefault="000E455D" w:rsidP="001E4CDA">
      <w:pPr>
        <w:ind w:firstLine="0"/>
        <w:rPr>
          <w:rFonts w:ascii="Times New Roman" w:hAnsi="Times New Roman"/>
          <w:sz w:val="28"/>
          <w:szCs w:val="28"/>
        </w:rPr>
      </w:pPr>
      <w:r w:rsidRPr="009A1F64">
        <w:rPr>
          <w:rFonts w:ascii="Times New Roman" w:hAnsi="Times New Roman"/>
          <w:sz w:val="28"/>
          <w:szCs w:val="28"/>
        </w:rPr>
        <w:t>действующего на основании __________________________________________,</w:t>
      </w:r>
    </w:p>
    <w:p w:rsidR="000E455D" w:rsidRPr="001E4CDA" w:rsidRDefault="000E455D" w:rsidP="00F80822">
      <w:pPr>
        <w:rPr>
          <w:rFonts w:ascii="Times New Roman" w:hAnsi="Times New Roman"/>
        </w:rPr>
      </w:pPr>
      <w:r w:rsidRPr="001E4CDA">
        <w:rPr>
          <w:rFonts w:ascii="Times New Roman" w:hAnsi="Times New Roman"/>
        </w:rPr>
        <w:t>(устав, доверенность, приказ или иной документ, удостоверяющий полномочия)</w:t>
      </w:r>
    </w:p>
    <w:p w:rsidR="000E455D" w:rsidRDefault="000E455D" w:rsidP="00795DAC">
      <w:pPr>
        <w:ind w:firstLine="0"/>
        <w:rPr>
          <w:rFonts w:ascii="Times New Roman" w:hAnsi="Times New Roman"/>
          <w:sz w:val="28"/>
          <w:szCs w:val="28"/>
        </w:rPr>
      </w:pPr>
      <w:r w:rsidRPr="009A1F64">
        <w:rPr>
          <w:rFonts w:ascii="Times New Roman" w:hAnsi="Times New Roman"/>
          <w:sz w:val="28"/>
          <w:szCs w:val="28"/>
        </w:rPr>
        <w:t xml:space="preserve">просит </w:t>
      </w:r>
      <w:r>
        <w:rPr>
          <w:rFonts w:ascii="Times New Roman" w:hAnsi="Times New Roman"/>
          <w:sz w:val="28"/>
          <w:szCs w:val="28"/>
        </w:rPr>
        <w:t xml:space="preserve">подтвердить согласие уполномоченного органа на присоединение к заключаемому соглашению </w:t>
      </w:r>
      <w:r w:rsidRPr="009A1F64">
        <w:rPr>
          <w:rFonts w:ascii="Times New Roman" w:hAnsi="Times New Roman"/>
          <w:sz w:val="28"/>
          <w:szCs w:val="28"/>
        </w:rPr>
        <w:t xml:space="preserve">о защите и поощрении капиталовложений </w:t>
      </w:r>
      <w:r>
        <w:rPr>
          <w:rFonts w:ascii="Times New Roman" w:hAnsi="Times New Roman"/>
          <w:sz w:val="28"/>
          <w:szCs w:val="28"/>
        </w:rPr>
        <w:t xml:space="preserve">(далее – соглашение) и на выполнение обязательств, возникающих у муниципального образования Щербиновский район в связи с участием в соглашении, для реализации нового инвестиционного </w:t>
      </w:r>
      <w:r w:rsidRPr="009A1F64">
        <w:rPr>
          <w:rFonts w:ascii="Times New Roman" w:hAnsi="Times New Roman"/>
          <w:sz w:val="28"/>
          <w:szCs w:val="28"/>
        </w:rPr>
        <w:t>проекта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9A1F64">
        <w:rPr>
          <w:rFonts w:ascii="Times New Roman" w:hAnsi="Times New Roman"/>
          <w:sz w:val="28"/>
          <w:szCs w:val="28"/>
        </w:rPr>
        <w:t>_________________________</w:t>
      </w:r>
      <w:r>
        <w:rPr>
          <w:rFonts w:ascii="Times New Roman" w:hAnsi="Times New Roman"/>
          <w:sz w:val="28"/>
          <w:szCs w:val="28"/>
        </w:rPr>
        <w:t>»</w:t>
      </w:r>
      <w:r w:rsidRPr="009A1F64">
        <w:rPr>
          <w:rFonts w:ascii="Times New Roman" w:hAnsi="Times New Roman"/>
          <w:sz w:val="28"/>
          <w:szCs w:val="28"/>
        </w:rPr>
        <w:t xml:space="preserve"> (далее - проект).</w:t>
      </w:r>
    </w:p>
    <w:p w:rsidR="000E455D" w:rsidRPr="009A1F64" w:rsidRDefault="000E455D" w:rsidP="001E4CDA">
      <w:pPr>
        <w:rPr>
          <w:rFonts w:ascii="Times New Roman" w:hAnsi="Times New Roman"/>
          <w:sz w:val="28"/>
          <w:szCs w:val="28"/>
        </w:rPr>
      </w:pPr>
    </w:p>
    <w:p w:rsidR="000E455D" w:rsidRPr="009A1F64" w:rsidRDefault="000E455D" w:rsidP="001E4CDA">
      <w:pPr>
        <w:rPr>
          <w:rFonts w:ascii="Times New Roman" w:hAnsi="Times New Roman"/>
          <w:sz w:val="28"/>
          <w:szCs w:val="28"/>
        </w:rPr>
      </w:pPr>
      <w:r w:rsidRPr="009A1F64">
        <w:rPr>
          <w:rFonts w:ascii="Times New Roman" w:hAnsi="Times New Roman"/>
          <w:sz w:val="28"/>
          <w:szCs w:val="28"/>
        </w:rPr>
        <w:t xml:space="preserve">              I. Сведения об организации, реализующей проект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5382"/>
        <w:gridCol w:w="3285"/>
      </w:tblGrid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№ п/п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jc w:val="center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Наименование показателя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jc w:val="center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Значение показателя</w:t>
            </w: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3</w:t>
            </w: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Сокращенное наименование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ИНН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ОГРН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КПП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ОКПО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hyperlink r:id="rId4" w:history="1">
              <w:r w:rsidRPr="00D73881">
                <w:rPr>
                  <w:rFonts w:ascii="Times New Roman" w:hAnsi="Times New Roman"/>
                  <w:bCs/>
                  <w:color w:val="000000"/>
                </w:rPr>
                <w:t>ОКВЭД</w:t>
              </w:r>
            </w:hyperlink>
            <w:r w:rsidRPr="00D73881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D73881">
              <w:rPr>
                <w:rFonts w:ascii="Times New Roman" w:hAnsi="Times New Roman"/>
                <w:bCs/>
              </w:rPr>
              <w:t>(основной)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Размер уставного капитала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Адрес места нахождения: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8.1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индекс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8.2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регион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8.3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населенный пункт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8.4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улица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8.5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дом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8.6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корпус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3</w:t>
            </w: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8.7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квартира (офис)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Фактический адрес (при наличии):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9.1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страна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9.2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индекс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9.3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регион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9.4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населенный пункт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9.5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улица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9.6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дом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9.7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корпус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9.8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квартира (офис)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Адрес электронной почты уполномоченного лица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Телефон уполномоченного лица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Проектная компания (да или нет)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Участник внешнеэкономической деятельности (да или нет)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</w:tbl>
    <w:p w:rsidR="000E455D" w:rsidRDefault="000E455D" w:rsidP="00F80822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E455D" w:rsidRDefault="000E455D" w:rsidP="00F8082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</w:t>
      </w:r>
      <w:r w:rsidRPr="003B072C">
        <w:rPr>
          <w:rFonts w:ascii="Times New Roman" w:hAnsi="Times New Roman"/>
          <w:sz w:val="28"/>
          <w:szCs w:val="28"/>
        </w:rPr>
        <w:t>II. Сведения о проекте</w:t>
      </w:r>
    </w:p>
    <w:p w:rsidR="000E455D" w:rsidRPr="003B072C" w:rsidRDefault="000E455D" w:rsidP="00F80822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5382"/>
        <w:gridCol w:w="3285"/>
      </w:tblGrid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№ п/п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jc w:val="center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Наименование показателя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jc w:val="center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Значение показателя</w:t>
            </w: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3</w:t>
            </w: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Сфера экономики (вид деятельности), в которой реализуется проект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Общий срок и этапы реализации проекта, а также сроки реализации каждого этапа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Субъект (субъекты) Российской Федерации, на территории которого (которых) предполагается реализация проекта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Участие Российской Федерации в соглашении (да или нет)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 xml:space="preserve">Участие в соглашении муниципального образования (муниципальных образований) после 1 апреля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D73881">
                <w:rPr>
                  <w:rFonts w:ascii="Times New Roman" w:hAnsi="Times New Roman"/>
                  <w:bCs/>
                </w:rPr>
                <w:t>2021 г</w:t>
              </w:r>
            </w:smartTag>
            <w:r w:rsidRPr="00D73881">
              <w:rPr>
                <w:rFonts w:ascii="Times New Roman" w:hAnsi="Times New Roman"/>
                <w:bCs/>
              </w:rPr>
              <w:t>. (да или нет)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 xml:space="preserve">Дата принятия решения об утверждении 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бюджета на капитальные расходы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E455D" w:rsidTr="00D73881">
        <w:trPr>
          <w:trHeight w:val="550"/>
        </w:trPr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 xml:space="preserve">Планируемая дата окончания реализации </w:t>
            </w:r>
          </w:p>
          <w:p w:rsidR="000E455D" w:rsidRPr="00D73881" w:rsidRDefault="000E455D" w:rsidP="00D73881">
            <w:pPr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проекта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E455D" w:rsidRPr="00F80822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Общий размер капиталовложений в соответствии с соглашением, включая осуществленные капиталовложения (рублей)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RPr="00F80822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Размер капиталовложений для каждого из этапов реализации проекта (рублей)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RPr="00F80822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Предложение о сроке применения стабилизационной оговорки (количество лет с предполагаемой даты заключения соглашения)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RPr="00F80822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Прогнозируемый объем налогов и иных обязательных платежей в связи с реализацией проекта из расчета на каждый год реализации проекта в период действия соглашения (рублей)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RPr="00F80822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 xml:space="preserve">Наличие ходатайства о признании ранее 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RPr="00F80822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jc w:val="center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3</w:t>
            </w:r>
          </w:p>
        </w:tc>
      </w:tr>
      <w:tr w:rsidR="000E455D" w:rsidRPr="00F80822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заключенных договоров связанными договорами (да или нет)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RPr="00F80822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Наличие ходатайства о включении в соглашение обязанности Российской Федерации и субъекта (субъектов) Российской Федерации не допускать ухудшение финансовых показателей проекта (да или нет)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RPr="00F80822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Наличие перечня объектов обеспечивающей и (или) сопутствующей инфраструктуры, затраты на создание (строительство), модернизацию и (или) реконструкцию которых предполагается возместить за счет средств бюджетов бюджетной системы Российской Федерации (да или нет)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0E455D" w:rsidRPr="00F80822" w:rsidTr="00D73881">
        <w:tc>
          <w:tcPr>
            <w:tcW w:w="1188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5382" w:type="dxa"/>
          </w:tcPr>
          <w:p w:rsidR="000E455D" w:rsidRPr="00D73881" w:rsidRDefault="000E455D" w:rsidP="00D73881">
            <w:pPr>
              <w:ind w:firstLine="0"/>
              <w:jc w:val="left"/>
              <w:rPr>
                <w:rFonts w:ascii="Times New Roman" w:hAnsi="Times New Roman"/>
                <w:bCs/>
              </w:rPr>
            </w:pPr>
            <w:r w:rsidRPr="00D73881">
              <w:rPr>
                <w:rFonts w:ascii="Times New Roman" w:hAnsi="Times New Roman"/>
                <w:bCs/>
              </w:rPr>
              <w:t xml:space="preserve">Заверение о соответствии проекта и организации, реализующей проект, требованиям Федерального </w:t>
            </w:r>
            <w:hyperlink r:id="rId5" w:history="1">
              <w:r w:rsidRPr="00D73881">
                <w:rPr>
                  <w:rFonts w:ascii="Times New Roman" w:hAnsi="Times New Roman"/>
                  <w:bCs/>
                  <w:color w:val="000000"/>
                </w:rPr>
                <w:t>закона</w:t>
              </w:r>
            </w:hyperlink>
            <w:r w:rsidRPr="00D73881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D73881">
              <w:rPr>
                <w:rFonts w:ascii="Times New Roman" w:hAnsi="Times New Roman"/>
                <w:bCs/>
              </w:rPr>
              <w:t>"О защите и поощрении капиталовложений в Российской Федерации" (да или нет)</w:t>
            </w:r>
          </w:p>
        </w:tc>
        <w:tc>
          <w:tcPr>
            <w:tcW w:w="3285" w:type="dxa"/>
          </w:tcPr>
          <w:p w:rsidR="000E455D" w:rsidRPr="00D73881" w:rsidRDefault="000E455D" w:rsidP="00D73881">
            <w:pPr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</w:tbl>
    <w:p w:rsidR="000E455D" w:rsidRPr="00F80822" w:rsidRDefault="000E455D" w:rsidP="00F80822">
      <w:pPr>
        <w:spacing w:line="20" w:lineRule="atLeast"/>
        <w:ind w:firstLine="0"/>
        <w:rPr>
          <w:rFonts w:ascii="Times New Roman" w:hAnsi="Times New Roman"/>
          <w:sz w:val="27"/>
          <w:szCs w:val="27"/>
        </w:rPr>
      </w:pPr>
    </w:p>
    <w:tbl>
      <w:tblPr>
        <w:tblW w:w="978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340"/>
        <w:gridCol w:w="1981"/>
        <w:gridCol w:w="340"/>
        <w:gridCol w:w="4003"/>
      </w:tblGrid>
      <w:tr w:rsidR="000E455D" w:rsidRPr="00F80822" w:rsidTr="00F80822">
        <w:tc>
          <w:tcPr>
            <w:tcW w:w="3118" w:type="dxa"/>
            <w:tcBorders>
              <w:bottom w:val="single" w:sz="4" w:space="0" w:color="auto"/>
            </w:tcBorders>
          </w:tcPr>
          <w:p w:rsidR="000E455D" w:rsidRPr="00F80822" w:rsidRDefault="000E455D" w:rsidP="00F80822">
            <w:pPr>
              <w:spacing w:line="20" w:lineRule="atLeast"/>
              <w:rPr>
                <w:rFonts w:ascii="Times New Roman" w:hAnsi="Times New Roman"/>
                <w:bCs/>
                <w:sz w:val="27"/>
                <w:szCs w:val="27"/>
              </w:rPr>
            </w:pPr>
          </w:p>
        </w:tc>
        <w:tc>
          <w:tcPr>
            <w:tcW w:w="340" w:type="dxa"/>
          </w:tcPr>
          <w:p w:rsidR="000E455D" w:rsidRPr="00F80822" w:rsidRDefault="000E455D" w:rsidP="00F80822">
            <w:pPr>
              <w:spacing w:line="20" w:lineRule="atLeast"/>
              <w:rPr>
                <w:rFonts w:ascii="Times New Roman" w:hAnsi="Times New Roman"/>
                <w:bCs/>
                <w:sz w:val="27"/>
                <w:szCs w:val="27"/>
              </w:rPr>
            </w:pPr>
          </w:p>
        </w:tc>
        <w:tc>
          <w:tcPr>
            <w:tcW w:w="1981" w:type="dxa"/>
          </w:tcPr>
          <w:p w:rsidR="000E455D" w:rsidRPr="00F80822" w:rsidRDefault="000E455D" w:rsidP="00F80822">
            <w:pPr>
              <w:spacing w:line="20" w:lineRule="atLeast"/>
              <w:rPr>
                <w:rFonts w:ascii="Times New Roman" w:hAnsi="Times New Roman"/>
                <w:bCs/>
                <w:sz w:val="27"/>
                <w:szCs w:val="27"/>
              </w:rPr>
            </w:pPr>
          </w:p>
        </w:tc>
        <w:tc>
          <w:tcPr>
            <w:tcW w:w="340" w:type="dxa"/>
          </w:tcPr>
          <w:p w:rsidR="000E455D" w:rsidRPr="00F80822" w:rsidRDefault="000E455D" w:rsidP="00F80822">
            <w:pPr>
              <w:spacing w:line="20" w:lineRule="atLeast"/>
              <w:rPr>
                <w:rFonts w:ascii="Times New Roman" w:hAnsi="Times New Roman"/>
                <w:bCs/>
                <w:sz w:val="27"/>
                <w:szCs w:val="27"/>
              </w:rPr>
            </w:pPr>
          </w:p>
        </w:tc>
        <w:tc>
          <w:tcPr>
            <w:tcW w:w="4003" w:type="dxa"/>
          </w:tcPr>
          <w:p w:rsidR="000E455D" w:rsidRPr="00F80822" w:rsidRDefault="000E455D" w:rsidP="00F80822">
            <w:pPr>
              <w:spacing w:line="20" w:lineRule="atLeast"/>
              <w:rPr>
                <w:rFonts w:ascii="Times New Roman" w:hAnsi="Times New Roman"/>
                <w:bCs/>
                <w:sz w:val="27"/>
                <w:szCs w:val="27"/>
              </w:rPr>
            </w:pPr>
          </w:p>
        </w:tc>
      </w:tr>
      <w:tr w:rsidR="000E455D" w:rsidRPr="00F80822" w:rsidTr="00F80822">
        <w:tc>
          <w:tcPr>
            <w:tcW w:w="3118" w:type="dxa"/>
            <w:tcBorders>
              <w:top w:val="single" w:sz="4" w:space="0" w:color="auto"/>
            </w:tcBorders>
          </w:tcPr>
          <w:p w:rsidR="000E455D" w:rsidRPr="00F80822" w:rsidRDefault="000E455D" w:rsidP="00F80822">
            <w:pPr>
              <w:spacing w:line="2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F80822">
              <w:rPr>
                <w:rFonts w:ascii="Times New Roman" w:hAnsi="Times New Roman"/>
                <w:bCs/>
              </w:rPr>
              <w:t>(дата)</w:t>
            </w:r>
          </w:p>
        </w:tc>
        <w:tc>
          <w:tcPr>
            <w:tcW w:w="340" w:type="dxa"/>
          </w:tcPr>
          <w:p w:rsidR="000E455D" w:rsidRPr="00F80822" w:rsidRDefault="000E455D" w:rsidP="00F80822">
            <w:pPr>
              <w:spacing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1981" w:type="dxa"/>
          </w:tcPr>
          <w:p w:rsidR="000E455D" w:rsidRPr="00F80822" w:rsidRDefault="000E455D" w:rsidP="00F80822">
            <w:pPr>
              <w:spacing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340" w:type="dxa"/>
          </w:tcPr>
          <w:p w:rsidR="000E455D" w:rsidRPr="00F80822" w:rsidRDefault="000E455D" w:rsidP="00F80822">
            <w:pPr>
              <w:spacing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4003" w:type="dxa"/>
          </w:tcPr>
          <w:p w:rsidR="000E455D" w:rsidRPr="00F80822" w:rsidRDefault="000E455D" w:rsidP="00F80822">
            <w:pPr>
              <w:spacing w:line="20" w:lineRule="atLeast"/>
              <w:rPr>
                <w:rFonts w:ascii="Times New Roman" w:hAnsi="Times New Roman"/>
                <w:bCs/>
              </w:rPr>
            </w:pPr>
          </w:p>
        </w:tc>
      </w:tr>
      <w:tr w:rsidR="000E455D" w:rsidRPr="00F80822" w:rsidTr="00F80822">
        <w:tc>
          <w:tcPr>
            <w:tcW w:w="3118" w:type="dxa"/>
            <w:tcBorders>
              <w:bottom w:val="single" w:sz="4" w:space="0" w:color="auto"/>
            </w:tcBorders>
          </w:tcPr>
          <w:p w:rsidR="000E455D" w:rsidRPr="00F80822" w:rsidRDefault="000E455D" w:rsidP="00F80822">
            <w:pPr>
              <w:spacing w:line="20" w:lineRule="atLeast"/>
              <w:rPr>
                <w:rFonts w:ascii="Times New Roman" w:hAnsi="Times New Roman"/>
                <w:bCs/>
                <w:sz w:val="27"/>
                <w:szCs w:val="27"/>
              </w:rPr>
            </w:pPr>
          </w:p>
        </w:tc>
        <w:tc>
          <w:tcPr>
            <w:tcW w:w="340" w:type="dxa"/>
          </w:tcPr>
          <w:p w:rsidR="000E455D" w:rsidRPr="00F80822" w:rsidRDefault="000E455D" w:rsidP="00F80822">
            <w:pPr>
              <w:spacing w:line="20" w:lineRule="atLeast"/>
              <w:rPr>
                <w:rFonts w:ascii="Times New Roman" w:hAnsi="Times New Roman"/>
                <w:bCs/>
                <w:sz w:val="27"/>
                <w:szCs w:val="27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0E455D" w:rsidRPr="00F80822" w:rsidRDefault="000E455D" w:rsidP="00F80822">
            <w:pPr>
              <w:spacing w:line="20" w:lineRule="atLeast"/>
              <w:rPr>
                <w:rFonts w:ascii="Times New Roman" w:hAnsi="Times New Roman"/>
                <w:bCs/>
                <w:sz w:val="27"/>
                <w:szCs w:val="27"/>
              </w:rPr>
            </w:pPr>
          </w:p>
        </w:tc>
        <w:tc>
          <w:tcPr>
            <w:tcW w:w="340" w:type="dxa"/>
          </w:tcPr>
          <w:p w:rsidR="000E455D" w:rsidRPr="00F80822" w:rsidRDefault="000E455D" w:rsidP="00F80822">
            <w:pPr>
              <w:spacing w:line="20" w:lineRule="atLeast"/>
              <w:rPr>
                <w:rFonts w:ascii="Times New Roman" w:hAnsi="Times New Roman"/>
                <w:bCs/>
                <w:sz w:val="27"/>
                <w:szCs w:val="27"/>
              </w:rPr>
            </w:pPr>
          </w:p>
        </w:tc>
        <w:tc>
          <w:tcPr>
            <w:tcW w:w="4003" w:type="dxa"/>
            <w:tcBorders>
              <w:bottom w:val="single" w:sz="4" w:space="0" w:color="auto"/>
            </w:tcBorders>
          </w:tcPr>
          <w:p w:rsidR="000E455D" w:rsidRPr="00F80822" w:rsidRDefault="000E455D" w:rsidP="00F80822">
            <w:pPr>
              <w:spacing w:line="20" w:lineRule="atLeast"/>
              <w:rPr>
                <w:rFonts w:ascii="Times New Roman" w:hAnsi="Times New Roman"/>
                <w:bCs/>
                <w:sz w:val="27"/>
                <w:szCs w:val="27"/>
              </w:rPr>
            </w:pPr>
          </w:p>
        </w:tc>
      </w:tr>
      <w:tr w:rsidR="000E455D" w:rsidRPr="00F80822" w:rsidTr="00F80822">
        <w:tc>
          <w:tcPr>
            <w:tcW w:w="3118" w:type="dxa"/>
            <w:tcBorders>
              <w:top w:val="single" w:sz="4" w:space="0" w:color="auto"/>
            </w:tcBorders>
          </w:tcPr>
          <w:p w:rsidR="000E455D" w:rsidRPr="00F80822" w:rsidRDefault="000E455D" w:rsidP="001071DC">
            <w:pPr>
              <w:spacing w:line="2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F80822">
              <w:rPr>
                <w:rFonts w:ascii="Times New Roman" w:hAnsi="Times New Roman"/>
                <w:bCs/>
              </w:rPr>
              <w:t xml:space="preserve">(должность </w:t>
            </w:r>
            <w:r>
              <w:rPr>
                <w:rFonts w:ascii="Times New Roman" w:hAnsi="Times New Roman"/>
                <w:bCs/>
              </w:rPr>
              <w:t>уп</w:t>
            </w:r>
            <w:r w:rsidRPr="00F80822">
              <w:rPr>
                <w:rFonts w:ascii="Times New Roman" w:hAnsi="Times New Roman"/>
                <w:bCs/>
              </w:rPr>
              <w:t>олномоченного лица)</w:t>
            </w:r>
          </w:p>
        </w:tc>
        <w:tc>
          <w:tcPr>
            <w:tcW w:w="340" w:type="dxa"/>
          </w:tcPr>
          <w:p w:rsidR="000E455D" w:rsidRPr="00F80822" w:rsidRDefault="000E455D" w:rsidP="00F80822">
            <w:pPr>
              <w:spacing w:line="2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0E455D" w:rsidRPr="00F80822" w:rsidRDefault="000E455D" w:rsidP="00F80822">
            <w:pPr>
              <w:spacing w:line="2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F80822">
              <w:rPr>
                <w:rFonts w:ascii="Times New Roman" w:hAnsi="Times New Roman"/>
                <w:bCs/>
              </w:rPr>
              <w:t>(подпись)</w:t>
            </w:r>
          </w:p>
        </w:tc>
        <w:tc>
          <w:tcPr>
            <w:tcW w:w="340" w:type="dxa"/>
          </w:tcPr>
          <w:p w:rsidR="000E455D" w:rsidRPr="00F80822" w:rsidRDefault="000E455D" w:rsidP="00F80822">
            <w:pPr>
              <w:spacing w:line="2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003" w:type="dxa"/>
            <w:tcBorders>
              <w:top w:val="single" w:sz="4" w:space="0" w:color="auto"/>
            </w:tcBorders>
          </w:tcPr>
          <w:p w:rsidR="000E455D" w:rsidRPr="00F80822" w:rsidRDefault="000E455D" w:rsidP="00F80822">
            <w:pPr>
              <w:spacing w:line="20" w:lineRule="atLeast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F80822">
              <w:rPr>
                <w:rFonts w:ascii="Times New Roman" w:hAnsi="Times New Roman"/>
                <w:bCs/>
              </w:rPr>
              <w:t>(ф.и.о. уполномоченного лица)</w:t>
            </w:r>
          </w:p>
        </w:tc>
      </w:tr>
    </w:tbl>
    <w:p w:rsidR="000E455D" w:rsidRPr="00F80822" w:rsidRDefault="000E455D" w:rsidP="001E4CDA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0E455D" w:rsidRPr="00F80822" w:rsidRDefault="000E455D" w:rsidP="001E4CDA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0E455D" w:rsidRPr="00F80822" w:rsidRDefault="000E455D" w:rsidP="003A49FB">
      <w:pPr>
        <w:pStyle w:val="NoSpacing"/>
        <w:ind w:firstLine="0"/>
        <w:rPr>
          <w:rFonts w:ascii="Times New Roman" w:hAnsi="Times New Roman" w:cs="Times New Roman"/>
          <w:sz w:val="27"/>
          <w:szCs w:val="27"/>
        </w:rPr>
      </w:pPr>
      <w:r w:rsidRPr="00F80822">
        <w:rPr>
          <w:rFonts w:ascii="Times New Roman" w:hAnsi="Times New Roman" w:cs="Times New Roman"/>
          <w:sz w:val="27"/>
          <w:szCs w:val="27"/>
        </w:rPr>
        <w:t>Начальник отдела экономики</w:t>
      </w:r>
    </w:p>
    <w:p w:rsidR="000E455D" w:rsidRPr="00F80822" w:rsidRDefault="000E455D" w:rsidP="003A49FB">
      <w:pPr>
        <w:pStyle w:val="NoSpacing"/>
        <w:ind w:firstLine="0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 w:rsidRPr="00F80822">
        <w:rPr>
          <w:rFonts w:ascii="Times New Roman" w:hAnsi="Times New Roman" w:cs="Times New Roman"/>
          <w:sz w:val="27"/>
          <w:szCs w:val="27"/>
        </w:rPr>
        <w:t xml:space="preserve">администрации муниципального </w:t>
      </w:r>
    </w:p>
    <w:p w:rsidR="000E455D" w:rsidRPr="00F80822" w:rsidRDefault="000E455D" w:rsidP="00285199">
      <w:pPr>
        <w:pStyle w:val="NoSpacing"/>
        <w:ind w:firstLine="0"/>
        <w:rPr>
          <w:rFonts w:ascii="Times New Roman" w:hAnsi="Times New Roman" w:cs="Times New Roman"/>
          <w:sz w:val="27"/>
          <w:szCs w:val="27"/>
        </w:rPr>
      </w:pPr>
      <w:r w:rsidRPr="00F80822">
        <w:rPr>
          <w:rFonts w:ascii="Times New Roman" w:hAnsi="Times New Roman" w:cs="Times New Roman"/>
          <w:sz w:val="27"/>
          <w:szCs w:val="27"/>
        </w:rPr>
        <w:t xml:space="preserve">образования Щербиновский район          </w:t>
      </w:r>
      <w:r>
        <w:rPr>
          <w:rFonts w:ascii="Times New Roman" w:hAnsi="Times New Roman" w:cs="Times New Roman"/>
          <w:sz w:val="27"/>
          <w:szCs w:val="27"/>
        </w:rPr>
        <w:t xml:space="preserve">     </w:t>
      </w:r>
      <w:r w:rsidRPr="00F80822">
        <w:rPr>
          <w:rFonts w:ascii="Times New Roman" w:hAnsi="Times New Roman" w:cs="Times New Roman"/>
          <w:sz w:val="27"/>
          <w:szCs w:val="27"/>
        </w:rPr>
        <w:t xml:space="preserve">       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Е.А. Батицкая</w:t>
      </w:r>
    </w:p>
    <w:sectPr w:rsidR="000E455D" w:rsidRPr="00F80822" w:rsidSect="002523CC">
      <w:pgSz w:w="11900" w:h="16800"/>
      <w:pgMar w:top="1134" w:right="560" w:bottom="1134" w:left="1701" w:header="720" w:footer="720" w:gutter="0"/>
      <w:pgNumType w:start="1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49FB"/>
    <w:rsid w:val="00037F68"/>
    <w:rsid w:val="00081B9B"/>
    <w:rsid w:val="000D0CC4"/>
    <w:rsid w:val="000E455D"/>
    <w:rsid w:val="001071DC"/>
    <w:rsid w:val="001121F1"/>
    <w:rsid w:val="00143B0F"/>
    <w:rsid w:val="0015143B"/>
    <w:rsid w:val="001A409B"/>
    <w:rsid w:val="001E4CDA"/>
    <w:rsid w:val="002523CC"/>
    <w:rsid w:val="00267D13"/>
    <w:rsid w:val="00285199"/>
    <w:rsid w:val="002A2300"/>
    <w:rsid w:val="00311E9D"/>
    <w:rsid w:val="003A49FB"/>
    <w:rsid w:val="003B072C"/>
    <w:rsid w:val="003F510C"/>
    <w:rsid w:val="006B0773"/>
    <w:rsid w:val="006C434C"/>
    <w:rsid w:val="006E7E48"/>
    <w:rsid w:val="00707827"/>
    <w:rsid w:val="00757DA9"/>
    <w:rsid w:val="00795DAC"/>
    <w:rsid w:val="007A5E22"/>
    <w:rsid w:val="0091329D"/>
    <w:rsid w:val="0094635E"/>
    <w:rsid w:val="00951B82"/>
    <w:rsid w:val="009900AC"/>
    <w:rsid w:val="009A1F64"/>
    <w:rsid w:val="00A31F24"/>
    <w:rsid w:val="00A528DF"/>
    <w:rsid w:val="00AC7155"/>
    <w:rsid w:val="00B10D2D"/>
    <w:rsid w:val="00BC0E1E"/>
    <w:rsid w:val="00C758F7"/>
    <w:rsid w:val="00C85161"/>
    <w:rsid w:val="00C855BB"/>
    <w:rsid w:val="00C96860"/>
    <w:rsid w:val="00CC1C5A"/>
    <w:rsid w:val="00D73881"/>
    <w:rsid w:val="00E77E14"/>
    <w:rsid w:val="00EB2786"/>
    <w:rsid w:val="00F636FC"/>
    <w:rsid w:val="00F76F22"/>
    <w:rsid w:val="00F80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9F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Цветовое выделение"/>
    <w:uiPriority w:val="99"/>
    <w:rsid w:val="003A49FB"/>
    <w:rPr>
      <w:b/>
      <w:color w:val="26282F"/>
    </w:rPr>
  </w:style>
  <w:style w:type="paragraph" w:styleId="NoSpacing">
    <w:name w:val="No Spacing"/>
    <w:uiPriority w:val="99"/>
    <w:qFormat/>
    <w:rsid w:val="003A49F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99"/>
    <w:locked/>
    <w:rsid w:val="001E4CDA"/>
    <w:pPr>
      <w:widowControl w:val="0"/>
      <w:autoSpaceDE w:val="0"/>
      <w:autoSpaceDN w:val="0"/>
      <w:adjustRightInd w:val="0"/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1E4CD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93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004609B45BB340E445AE4E5F121C9C1AB3D073BFD24ACAA30B1B9CD5476FBF0A41A65A24D15960409D9746052x7XCJ" TargetMode="External"/><Relationship Id="rId4" Type="http://schemas.openxmlformats.org/officeDocument/2006/relationships/hyperlink" Target="consultantplus://offline/ref=7004609B45BB340E445AE4E5F121C9C1AB3F0932F920ACAA30B1B9CD5476FBF0A41A65A24D15960409D9746052x7XC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3</Pages>
  <Words>638</Words>
  <Characters>3638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chernyakova</cp:lastModifiedBy>
  <cp:revision>18</cp:revision>
  <cp:lastPrinted>2020-06-08T11:21:00Z</cp:lastPrinted>
  <dcterms:created xsi:type="dcterms:W3CDTF">2020-05-19T12:24:00Z</dcterms:created>
  <dcterms:modified xsi:type="dcterms:W3CDTF">2023-10-11T12:04:00Z</dcterms:modified>
</cp:coreProperties>
</file>